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149" w:rsidRPr="0004278F" w:rsidRDefault="00AE0149" w:rsidP="0004278F">
      <w:pPr>
        <w:jc w:val="center"/>
        <w:rPr>
          <w:b/>
          <w:sz w:val="30"/>
          <w:szCs w:val="30"/>
        </w:rPr>
      </w:pPr>
      <w:r w:rsidRPr="0004278F">
        <w:rPr>
          <w:rFonts w:hint="eastAsia"/>
          <w:b/>
          <w:sz w:val="30"/>
          <w:szCs w:val="30"/>
        </w:rPr>
        <w:t>关于</w:t>
      </w:r>
      <w:r w:rsidRPr="0004278F">
        <w:rPr>
          <w:b/>
          <w:sz w:val="30"/>
          <w:szCs w:val="30"/>
        </w:rPr>
        <w:t>201</w:t>
      </w:r>
      <w:r>
        <w:rPr>
          <w:b/>
          <w:sz w:val="30"/>
          <w:szCs w:val="30"/>
        </w:rPr>
        <w:t>6</w:t>
      </w:r>
      <w:r w:rsidRPr="0004278F">
        <w:rPr>
          <w:rFonts w:hint="eastAsia"/>
          <w:b/>
          <w:sz w:val="30"/>
          <w:szCs w:val="30"/>
        </w:rPr>
        <w:t>级</w:t>
      </w:r>
      <w:r>
        <w:rPr>
          <w:rFonts w:hint="eastAsia"/>
          <w:b/>
          <w:sz w:val="30"/>
          <w:szCs w:val="30"/>
        </w:rPr>
        <w:t>学术</w:t>
      </w:r>
      <w:r w:rsidRPr="0004278F">
        <w:rPr>
          <w:rFonts w:hint="eastAsia"/>
          <w:b/>
          <w:sz w:val="30"/>
          <w:szCs w:val="30"/>
        </w:rPr>
        <w:t>研究生开题安排的通知</w:t>
      </w:r>
    </w:p>
    <w:p w:rsidR="00AE0149" w:rsidRDefault="00AE0149" w:rsidP="0012367E">
      <w:pPr>
        <w:ind w:firstLineChars="200" w:firstLine="31680"/>
        <w:rPr>
          <w:kern w:val="0"/>
          <w:sz w:val="28"/>
          <w:szCs w:val="28"/>
        </w:rPr>
      </w:pPr>
    </w:p>
    <w:p w:rsidR="00AE0149" w:rsidRPr="0004278F" w:rsidRDefault="00AE0149" w:rsidP="0012367E">
      <w:pPr>
        <w:ind w:firstLineChars="200" w:firstLine="31680"/>
        <w:rPr>
          <w:sz w:val="28"/>
          <w:szCs w:val="28"/>
        </w:rPr>
      </w:pPr>
      <w:r w:rsidRPr="0004278F">
        <w:rPr>
          <w:rFonts w:hint="eastAsia"/>
          <w:sz w:val="28"/>
          <w:szCs w:val="28"/>
        </w:rPr>
        <w:t>根据研究生部研究生培养流程</w:t>
      </w:r>
      <w:r>
        <w:rPr>
          <w:rFonts w:hint="eastAsia"/>
          <w:sz w:val="28"/>
          <w:szCs w:val="28"/>
        </w:rPr>
        <w:t>要求</w:t>
      </w:r>
      <w:r w:rsidRPr="0004278F">
        <w:rPr>
          <w:rFonts w:hint="eastAsia"/>
          <w:sz w:val="28"/>
          <w:szCs w:val="28"/>
        </w:rPr>
        <w:t>，结合学院研究生教学工作安排，</w:t>
      </w:r>
      <w:r>
        <w:rPr>
          <w:kern w:val="0"/>
          <w:sz w:val="28"/>
          <w:szCs w:val="28"/>
        </w:rPr>
        <w:t>2016</w:t>
      </w:r>
      <w:r>
        <w:rPr>
          <w:rFonts w:hint="eastAsia"/>
          <w:kern w:val="0"/>
          <w:sz w:val="28"/>
          <w:szCs w:val="28"/>
        </w:rPr>
        <w:t>级学术</w:t>
      </w:r>
      <w:r w:rsidRPr="0004278F">
        <w:rPr>
          <w:rFonts w:hint="eastAsia"/>
          <w:sz w:val="28"/>
          <w:szCs w:val="28"/>
        </w:rPr>
        <w:t>研究生的开题定于本学期完成。具体事项如下：</w:t>
      </w:r>
    </w:p>
    <w:p w:rsidR="00AE0149" w:rsidRPr="0004278F" w:rsidRDefault="00AE0149" w:rsidP="0012367E">
      <w:pPr>
        <w:ind w:firstLineChars="200" w:firstLine="31680"/>
        <w:rPr>
          <w:sz w:val="28"/>
          <w:szCs w:val="28"/>
        </w:rPr>
      </w:pPr>
      <w:r>
        <w:rPr>
          <w:sz w:val="28"/>
          <w:szCs w:val="28"/>
        </w:rPr>
        <w:t>1.</w:t>
      </w:r>
      <w:r w:rsidRPr="0004278F">
        <w:rPr>
          <w:rFonts w:hint="eastAsia"/>
          <w:sz w:val="28"/>
          <w:szCs w:val="28"/>
        </w:rPr>
        <w:t>开题对象：</w:t>
      </w:r>
      <w:r>
        <w:rPr>
          <w:kern w:val="0"/>
          <w:sz w:val="28"/>
          <w:szCs w:val="28"/>
        </w:rPr>
        <w:t>2016</w:t>
      </w:r>
      <w:r>
        <w:rPr>
          <w:rFonts w:hint="eastAsia"/>
          <w:kern w:val="0"/>
          <w:sz w:val="28"/>
          <w:szCs w:val="28"/>
        </w:rPr>
        <w:t>级学术研究生</w:t>
      </w:r>
    </w:p>
    <w:p w:rsidR="00AE0149" w:rsidRDefault="00AE0149" w:rsidP="0012367E">
      <w:pPr>
        <w:ind w:firstLineChars="200" w:firstLine="31680"/>
        <w:rPr>
          <w:sz w:val="28"/>
          <w:szCs w:val="28"/>
        </w:rPr>
      </w:pPr>
      <w:r>
        <w:rPr>
          <w:sz w:val="28"/>
          <w:szCs w:val="28"/>
        </w:rPr>
        <w:t>2.</w:t>
      </w:r>
      <w:r w:rsidRPr="0004278F">
        <w:rPr>
          <w:rFonts w:hint="eastAsia"/>
          <w:sz w:val="28"/>
          <w:szCs w:val="28"/>
        </w:rPr>
        <w:t>开题时间：</w:t>
      </w:r>
      <w:r w:rsidRPr="0004278F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04278F"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中</w:t>
      </w:r>
      <w:r w:rsidRPr="0004278F">
        <w:rPr>
          <w:rFonts w:hint="eastAsia"/>
          <w:sz w:val="28"/>
          <w:szCs w:val="28"/>
        </w:rPr>
        <w:t>下旬</w:t>
      </w:r>
    </w:p>
    <w:p w:rsidR="00AE0149" w:rsidRPr="0004278F" w:rsidRDefault="00AE0149" w:rsidP="0012367E">
      <w:pPr>
        <w:ind w:firstLineChars="200" w:firstLine="31680"/>
        <w:rPr>
          <w:sz w:val="28"/>
          <w:szCs w:val="28"/>
        </w:rPr>
      </w:pPr>
      <w:r>
        <w:rPr>
          <w:sz w:val="28"/>
          <w:szCs w:val="28"/>
        </w:rPr>
        <w:t>3.</w:t>
      </w:r>
      <w:r w:rsidRPr="0004278F">
        <w:rPr>
          <w:rFonts w:hint="eastAsia"/>
          <w:sz w:val="28"/>
          <w:szCs w:val="28"/>
        </w:rPr>
        <w:t>开题组织形式：各二级学科成立专家组，组织开展</w:t>
      </w:r>
      <w:r>
        <w:rPr>
          <w:kern w:val="0"/>
          <w:sz w:val="28"/>
          <w:szCs w:val="28"/>
        </w:rPr>
        <w:t>2016</w:t>
      </w:r>
      <w:r>
        <w:rPr>
          <w:rFonts w:hint="eastAsia"/>
          <w:kern w:val="0"/>
          <w:sz w:val="28"/>
          <w:szCs w:val="28"/>
        </w:rPr>
        <w:t>级学术</w:t>
      </w:r>
      <w:r w:rsidRPr="0004278F">
        <w:rPr>
          <w:rFonts w:hint="eastAsia"/>
          <w:sz w:val="28"/>
          <w:szCs w:val="28"/>
        </w:rPr>
        <w:t>研究生的开题。</w:t>
      </w:r>
    </w:p>
    <w:p w:rsidR="00AE0149" w:rsidRPr="0004278F" w:rsidRDefault="00AE0149" w:rsidP="0012367E">
      <w:pPr>
        <w:ind w:firstLineChars="200" w:firstLine="31680"/>
        <w:rPr>
          <w:sz w:val="28"/>
          <w:szCs w:val="28"/>
        </w:rPr>
      </w:pPr>
      <w:r>
        <w:rPr>
          <w:sz w:val="28"/>
          <w:szCs w:val="28"/>
        </w:rPr>
        <w:t>4.</w:t>
      </w:r>
      <w:r w:rsidRPr="0004278F">
        <w:rPr>
          <w:rFonts w:hint="eastAsia"/>
          <w:sz w:val="28"/>
          <w:szCs w:val="28"/>
        </w:rPr>
        <w:t>开题流程：研究生完成选题和工作计划</w:t>
      </w:r>
      <w:r w:rsidRPr="0004278F">
        <w:rPr>
          <w:sz w:val="28"/>
          <w:szCs w:val="28"/>
        </w:rPr>
        <w:t>——</w:t>
      </w:r>
      <w:r w:rsidRPr="0004278F">
        <w:rPr>
          <w:rFonts w:hint="eastAsia"/>
          <w:sz w:val="28"/>
          <w:szCs w:val="28"/>
        </w:rPr>
        <w:t>指导教师对选题及工作计划给出评价意见（表格中书面意见）</w:t>
      </w:r>
      <w:r w:rsidRPr="0004278F">
        <w:rPr>
          <w:sz w:val="28"/>
          <w:szCs w:val="28"/>
        </w:rPr>
        <w:t>——</w:t>
      </w:r>
      <w:r w:rsidRPr="0004278F">
        <w:rPr>
          <w:rFonts w:hint="eastAsia"/>
          <w:sz w:val="28"/>
          <w:szCs w:val="28"/>
        </w:rPr>
        <w:t>研究生汇报</w:t>
      </w:r>
      <w:r w:rsidRPr="0004278F">
        <w:rPr>
          <w:sz w:val="28"/>
          <w:szCs w:val="28"/>
        </w:rPr>
        <w:t>——</w:t>
      </w:r>
      <w:r w:rsidRPr="0004278F">
        <w:rPr>
          <w:rFonts w:hint="eastAsia"/>
          <w:sz w:val="28"/>
          <w:szCs w:val="28"/>
        </w:rPr>
        <w:t>专家组对开题报告及工作计划进行评议，包括评议意见和评议等级</w:t>
      </w:r>
      <w:r w:rsidRPr="0004278F">
        <w:rPr>
          <w:sz w:val="28"/>
          <w:szCs w:val="28"/>
        </w:rPr>
        <w:t>——</w:t>
      </w:r>
      <w:r w:rsidRPr="0004278F">
        <w:rPr>
          <w:rFonts w:hint="eastAsia"/>
          <w:sz w:val="28"/>
          <w:szCs w:val="28"/>
        </w:rPr>
        <w:t>专家组长签字。</w:t>
      </w:r>
    </w:p>
    <w:p w:rsidR="00AE0149" w:rsidRPr="0004278F" w:rsidRDefault="00AE0149" w:rsidP="0012367E">
      <w:pPr>
        <w:ind w:firstLineChars="200" w:firstLine="31680"/>
        <w:rPr>
          <w:sz w:val="28"/>
          <w:szCs w:val="28"/>
        </w:rPr>
      </w:pPr>
      <w:r>
        <w:rPr>
          <w:sz w:val="28"/>
          <w:szCs w:val="28"/>
        </w:rPr>
        <w:t>5.</w:t>
      </w:r>
      <w:r w:rsidRPr="0004278F">
        <w:rPr>
          <w:rFonts w:hint="eastAsia"/>
          <w:sz w:val="28"/>
          <w:szCs w:val="28"/>
        </w:rPr>
        <w:t>提交材料要求：</w:t>
      </w:r>
      <w:r>
        <w:rPr>
          <w:rFonts w:hint="eastAsia"/>
          <w:sz w:val="28"/>
          <w:szCs w:val="28"/>
        </w:rPr>
        <w:t>文献资料阅读纸质一份、</w:t>
      </w:r>
      <w:r w:rsidRPr="0004278F">
        <w:rPr>
          <w:rFonts w:hint="eastAsia"/>
          <w:sz w:val="28"/>
          <w:szCs w:val="28"/>
        </w:rPr>
        <w:t>开题报告表格电子稿一份，纸质一式两份，指导教师签字、专家组长签字和专家签名完整。</w:t>
      </w:r>
    </w:p>
    <w:p w:rsidR="00AE0149" w:rsidRDefault="00AE0149">
      <w:pPr>
        <w:rPr>
          <w:sz w:val="28"/>
          <w:szCs w:val="28"/>
        </w:rPr>
      </w:pPr>
      <w:r w:rsidRPr="00F60ADE">
        <w:rPr>
          <w:rFonts w:hint="eastAsia"/>
          <w:b/>
          <w:sz w:val="28"/>
          <w:szCs w:val="28"/>
        </w:rPr>
        <w:t>注：</w:t>
      </w:r>
      <w:r w:rsidRPr="0004278F">
        <w:rPr>
          <w:rFonts w:hint="eastAsia"/>
          <w:sz w:val="28"/>
          <w:szCs w:val="28"/>
        </w:rPr>
        <w:t>各二级学科请在</w:t>
      </w:r>
      <w:r w:rsidRPr="0004278F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04278F"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1</w:t>
      </w:r>
      <w:r w:rsidRPr="0004278F">
        <w:rPr>
          <w:sz w:val="28"/>
          <w:szCs w:val="28"/>
        </w:rPr>
        <w:t>5</w:t>
      </w:r>
      <w:r w:rsidRPr="0004278F">
        <w:rPr>
          <w:rFonts w:hint="eastAsia"/>
          <w:sz w:val="28"/>
          <w:szCs w:val="28"/>
        </w:rPr>
        <w:t>日前将确定好的开题时间、地点，以及参与开题的专家报备</w:t>
      </w:r>
      <w:r>
        <w:rPr>
          <w:rFonts w:hint="eastAsia"/>
          <w:sz w:val="28"/>
          <w:szCs w:val="28"/>
        </w:rPr>
        <w:t>院教学管理办公室</w:t>
      </w:r>
      <w:r w:rsidRPr="0004278F">
        <w:rPr>
          <w:rFonts w:hint="eastAsia"/>
          <w:sz w:val="28"/>
          <w:szCs w:val="28"/>
        </w:rPr>
        <w:t>办公室</w:t>
      </w:r>
      <w:r>
        <w:rPr>
          <w:rFonts w:hint="eastAsia"/>
          <w:sz w:val="28"/>
          <w:szCs w:val="28"/>
        </w:rPr>
        <w:t>（如已经开题结束的学科，也请发一份安排表给我）</w:t>
      </w:r>
      <w:r w:rsidRPr="0004278F">
        <w:rPr>
          <w:rFonts w:hint="eastAsia"/>
          <w:sz w:val="28"/>
          <w:szCs w:val="28"/>
        </w:rPr>
        <w:t>。</w:t>
      </w:r>
      <w:r>
        <w:rPr>
          <w:rFonts w:hint="eastAsia"/>
          <w:sz w:val="28"/>
          <w:szCs w:val="28"/>
        </w:rPr>
        <w:t>教学办</w:t>
      </w:r>
      <w:r w:rsidRPr="0004278F">
        <w:rPr>
          <w:rFonts w:hint="eastAsia"/>
          <w:sz w:val="28"/>
          <w:szCs w:val="28"/>
        </w:rPr>
        <w:t>负责协调活动场地等后勤服务，联系人：徐巧娣（</w:t>
      </w:r>
      <w:r w:rsidRPr="0004278F">
        <w:rPr>
          <w:sz w:val="28"/>
          <w:szCs w:val="28"/>
        </w:rPr>
        <w:t>61449</w:t>
      </w:r>
      <w:r w:rsidRPr="0004278F">
        <w:rPr>
          <w:rFonts w:hint="eastAsia"/>
          <w:sz w:val="28"/>
          <w:szCs w:val="28"/>
        </w:rPr>
        <w:t>）</w:t>
      </w:r>
      <w:r w:rsidRPr="0004278F">
        <w:rPr>
          <w:sz w:val="28"/>
          <w:szCs w:val="28"/>
        </w:rPr>
        <w:t>550032</w:t>
      </w:r>
      <w:r>
        <w:rPr>
          <w:sz w:val="28"/>
          <w:szCs w:val="28"/>
        </w:rPr>
        <w:t>1</w:t>
      </w:r>
      <w:r w:rsidRPr="0004278F">
        <w:rPr>
          <w:sz w:val="28"/>
          <w:szCs w:val="28"/>
        </w:rPr>
        <w:t>7</w:t>
      </w:r>
      <w:r w:rsidRPr="0004278F">
        <w:rPr>
          <w:rFonts w:hint="eastAsia"/>
          <w:sz w:val="28"/>
          <w:szCs w:val="28"/>
        </w:rPr>
        <w:t>。</w:t>
      </w:r>
    </w:p>
    <w:p w:rsidR="00AE0149" w:rsidRDefault="00AE014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开题报告表格</w:t>
      </w:r>
      <w:r>
        <w:rPr>
          <w:rFonts w:hint="eastAsia"/>
          <w:kern w:val="0"/>
          <w:sz w:val="28"/>
          <w:szCs w:val="28"/>
        </w:rPr>
        <w:t>见《开题报告（全日制）》</w:t>
      </w:r>
    </w:p>
    <w:p w:rsidR="00AE0149" w:rsidRDefault="00AE0149" w:rsidP="0012367E">
      <w:pPr>
        <w:ind w:firstLineChars="1750" w:firstLine="31680"/>
        <w:rPr>
          <w:sz w:val="28"/>
          <w:szCs w:val="28"/>
        </w:rPr>
      </w:pPr>
      <w:r>
        <w:rPr>
          <w:rFonts w:hint="eastAsia"/>
          <w:sz w:val="28"/>
          <w:szCs w:val="28"/>
        </w:rPr>
        <w:t>教科院教学管理办公室</w:t>
      </w:r>
    </w:p>
    <w:p w:rsidR="00AE0149" w:rsidRPr="0004278F" w:rsidRDefault="00AE0149" w:rsidP="005A6015">
      <w:pPr>
        <w:ind w:firstLineChars="1800" w:firstLine="31680"/>
        <w:rPr>
          <w:sz w:val="28"/>
          <w:szCs w:val="28"/>
        </w:rPr>
      </w:pPr>
      <w:r>
        <w:rPr>
          <w:rFonts w:hint="eastAsia"/>
          <w:sz w:val="28"/>
          <w:szCs w:val="28"/>
        </w:rPr>
        <w:t>二〇一七年十月十六日</w:t>
      </w:r>
    </w:p>
    <w:sectPr w:rsidR="00AE0149" w:rsidRPr="0004278F" w:rsidSect="00117D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0149" w:rsidRDefault="00AE0149" w:rsidP="00E734AA">
      <w:r>
        <w:separator/>
      </w:r>
    </w:p>
  </w:endnote>
  <w:endnote w:type="continuationSeparator" w:id="0">
    <w:p w:rsidR="00AE0149" w:rsidRDefault="00AE0149" w:rsidP="00E734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0149" w:rsidRDefault="00AE0149" w:rsidP="00E734AA">
      <w:r>
        <w:separator/>
      </w:r>
    </w:p>
  </w:footnote>
  <w:footnote w:type="continuationSeparator" w:id="0">
    <w:p w:rsidR="00AE0149" w:rsidRDefault="00AE0149" w:rsidP="00E734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6812"/>
    <w:rsid w:val="00003AAB"/>
    <w:rsid w:val="0004278F"/>
    <w:rsid w:val="000877DB"/>
    <w:rsid w:val="00093DB2"/>
    <w:rsid w:val="000C6812"/>
    <w:rsid w:val="000F1690"/>
    <w:rsid w:val="00117D0C"/>
    <w:rsid w:val="0012367E"/>
    <w:rsid w:val="00197781"/>
    <w:rsid w:val="001C4110"/>
    <w:rsid w:val="001F0BC2"/>
    <w:rsid w:val="00200D07"/>
    <w:rsid w:val="00221CDF"/>
    <w:rsid w:val="00266802"/>
    <w:rsid w:val="00284C67"/>
    <w:rsid w:val="002D45E6"/>
    <w:rsid w:val="003B675A"/>
    <w:rsid w:val="004223E4"/>
    <w:rsid w:val="0043714C"/>
    <w:rsid w:val="00463D28"/>
    <w:rsid w:val="00473BFA"/>
    <w:rsid w:val="00491394"/>
    <w:rsid w:val="004F702D"/>
    <w:rsid w:val="005A6015"/>
    <w:rsid w:val="005D3916"/>
    <w:rsid w:val="005D77B2"/>
    <w:rsid w:val="006359D3"/>
    <w:rsid w:val="00677547"/>
    <w:rsid w:val="00683036"/>
    <w:rsid w:val="006A2717"/>
    <w:rsid w:val="006B167A"/>
    <w:rsid w:val="0073780C"/>
    <w:rsid w:val="00776692"/>
    <w:rsid w:val="007A2F31"/>
    <w:rsid w:val="00800E02"/>
    <w:rsid w:val="008229E1"/>
    <w:rsid w:val="0083720F"/>
    <w:rsid w:val="008F5CF3"/>
    <w:rsid w:val="0090042B"/>
    <w:rsid w:val="00940E19"/>
    <w:rsid w:val="00950406"/>
    <w:rsid w:val="009C39C1"/>
    <w:rsid w:val="009F0231"/>
    <w:rsid w:val="00A00522"/>
    <w:rsid w:val="00A25D7B"/>
    <w:rsid w:val="00A80746"/>
    <w:rsid w:val="00AE0149"/>
    <w:rsid w:val="00B3360E"/>
    <w:rsid w:val="00B71C07"/>
    <w:rsid w:val="00B74EA5"/>
    <w:rsid w:val="00BB694A"/>
    <w:rsid w:val="00BF38F2"/>
    <w:rsid w:val="00BF455A"/>
    <w:rsid w:val="00C344E8"/>
    <w:rsid w:val="00C803EA"/>
    <w:rsid w:val="00D61CFF"/>
    <w:rsid w:val="00E21474"/>
    <w:rsid w:val="00E37833"/>
    <w:rsid w:val="00E502DA"/>
    <w:rsid w:val="00E722BF"/>
    <w:rsid w:val="00E734AA"/>
    <w:rsid w:val="00EA4478"/>
    <w:rsid w:val="00F3528A"/>
    <w:rsid w:val="00F60ADE"/>
    <w:rsid w:val="00FA4908"/>
    <w:rsid w:val="00FC40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7D0C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E734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734AA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E734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734AA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90042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0042B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70</TotalTime>
  <Pages>1</Pages>
  <Words>69</Words>
  <Characters>396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系统管理员</dc:creator>
  <cp:keywords/>
  <dc:description/>
  <cp:lastModifiedBy>系统管理员</cp:lastModifiedBy>
  <cp:revision>25</cp:revision>
  <cp:lastPrinted>2015-12-08T07:58:00Z</cp:lastPrinted>
  <dcterms:created xsi:type="dcterms:W3CDTF">2014-10-30T05:48:00Z</dcterms:created>
  <dcterms:modified xsi:type="dcterms:W3CDTF">2017-10-31T09:26:00Z</dcterms:modified>
</cp:coreProperties>
</file>