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C9" w:rsidRDefault="00AB00C9" w:rsidP="00003C9C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</w:p>
    <w:p w:rsidR="00AB00C9" w:rsidRDefault="00AB00C9" w:rsidP="00003C9C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  <w:r w:rsidRPr="000741EC">
        <w:rPr>
          <w:rFonts w:eastAsia="楷体_GB2312"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49.75pt;height:1in;visibility:visible">
            <v:imagedata r:id="rId6" o:title=""/>
          </v:shape>
        </w:pict>
      </w:r>
    </w:p>
    <w:p w:rsidR="00AB00C9" w:rsidRDefault="00AB00C9" w:rsidP="00003C9C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开题报告（全日制）</w:t>
      </w:r>
    </w:p>
    <w:p w:rsidR="00AB00C9" w:rsidRDefault="00AB00C9" w:rsidP="00BE5089">
      <w:pPr>
        <w:adjustRightInd w:val="0"/>
        <w:snapToGrid w:val="0"/>
        <w:spacing w:line="480" w:lineRule="auto"/>
        <w:ind w:firstLineChars="1481" w:firstLine="31680"/>
        <w:rPr>
          <w:sz w:val="24"/>
        </w:rPr>
      </w:pPr>
      <w:r w:rsidRPr="000741EC">
        <w:rPr>
          <w:b/>
          <w:noProof/>
        </w:rPr>
        <w:pict>
          <v:shape id="图片 2" o:spid="_x0000_i1026" type="#_x0000_t75" style="width:117pt;height:98.25pt;visibility:visible">
            <v:imagedata r:id="rId7" o:title=""/>
          </v:shape>
        </w:pict>
      </w:r>
    </w:p>
    <w:p w:rsidR="00AB00C9" w:rsidRDefault="00AB00C9" w:rsidP="00BE5089">
      <w:pPr>
        <w:adjustRightInd w:val="0"/>
        <w:snapToGrid w:val="0"/>
        <w:spacing w:line="480" w:lineRule="auto"/>
        <w:ind w:firstLineChars="1000" w:firstLine="31680"/>
        <w:rPr>
          <w:sz w:val="24"/>
        </w:rPr>
      </w:pPr>
    </w:p>
    <w:p w:rsidR="00AB00C9" w:rsidRDefault="00AB00C9" w:rsidP="00BE5089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名：</w:t>
      </w:r>
      <w:r>
        <w:rPr>
          <w:sz w:val="28"/>
          <w:szCs w:val="28"/>
          <w:u w:val="single"/>
        </w:rPr>
        <w:t xml:space="preserve">                               </w:t>
      </w:r>
    </w:p>
    <w:p w:rsidR="00AB00C9" w:rsidRDefault="00AB00C9" w:rsidP="00BE5089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号：</w:t>
      </w:r>
      <w:r>
        <w:rPr>
          <w:sz w:val="28"/>
          <w:szCs w:val="28"/>
          <w:u w:val="single"/>
        </w:rPr>
        <w:t xml:space="preserve">                               </w:t>
      </w:r>
    </w:p>
    <w:p w:rsidR="00AB00C9" w:rsidRDefault="00AB00C9" w:rsidP="00BE5089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专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业：</w:t>
      </w:r>
      <w:r>
        <w:rPr>
          <w:sz w:val="28"/>
          <w:szCs w:val="28"/>
          <w:u w:val="single"/>
        </w:rPr>
        <w:t xml:space="preserve">                               </w:t>
      </w:r>
    </w:p>
    <w:p w:rsidR="00AB00C9" w:rsidRDefault="00AB00C9" w:rsidP="00BE5089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研究方向：</w:t>
      </w:r>
      <w:r>
        <w:rPr>
          <w:sz w:val="28"/>
          <w:szCs w:val="28"/>
          <w:u w:val="single"/>
        </w:rPr>
        <w:t xml:space="preserve">                               </w:t>
      </w:r>
    </w:p>
    <w:p w:rsidR="00AB00C9" w:rsidRDefault="00AB00C9" w:rsidP="00BE5089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导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师：</w:t>
      </w:r>
      <w:r>
        <w:rPr>
          <w:sz w:val="28"/>
          <w:szCs w:val="28"/>
          <w:u w:val="single"/>
        </w:rPr>
        <w:t xml:space="preserve">                               </w:t>
      </w:r>
    </w:p>
    <w:p w:rsidR="00AB00C9" w:rsidRDefault="00AB00C9" w:rsidP="00BE5089">
      <w:pPr>
        <w:adjustRightInd w:val="0"/>
        <w:snapToGrid w:val="0"/>
        <w:spacing w:line="480" w:lineRule="auto"/>
        <w:ind w:firstLineChars="600" w:firstLine="31680"/>
        <w:rPr>
          <w:rFonts w:ascii="楷体_GB2312" w:eastAsia="楷体_GB2312"/>
          <w:sz w:val="24"/>
        </w:rPr>
      </w:pPr>
      <w:r>
        <w:rPr>
          <w:rFonts w:hint="eastAsia"/>
          <w:sz w:val="28"/>
          <w:szCs w:val="28"/>
        </w:rPr>
        <w:t>填表日期：</w:t>
      </w:r>
      <w:r>
        <w:rPr>
          <w:sz w:val="28"/>
          <w:szCs w:val="28"/>
          <w:u w:val="single"/>
        </w:rPr>
        <w:t xml:space="preserve">                               </w:t>
      </w:r>
    </w:p>
    <w:p w:rsidR="00AB00C9" w:rsidRDefault="00AB00C9" w:rsidP="00003C9C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24"/>
        </w:rPr>
      </w:pPr>
    </w:p>
    <w:p w:rsidR="00AB00C9" w:rsidRDefault="00AB00C9" w:rsidP="00003C9C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24"/>
        </w:rPr>
      </w:pPr>
    </w:p>
    <w:p w:rsidR="00AB00C9" w:rsidRDefault="00AB00C9" w:rsidP="00003C9C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24"/>
        </w:rPr>
      </w:pPr>
    </w:p>
    <w:p w:rsidR="00AB00C9" w:rsidRPr="00645288" w:rsidRDefault="00AB00C9" w:rsidP="00003C9C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36"/>
          <w:szCs w:val="36"/>
        </w:rPr>
      </w:pPr>
      <w:r>
        <w:rPr>
          <w:rFonts w:ascii="楷体_GB2312" w:eastAsia="楷体_GB2312"/>
          <w:sz w:val="36"/>
          <w:szCs w:val="36"/>
        </w:rPr>
        <w:t xml:space="preserve">  </w:t>
      </w:r>
      <w:r>
        <w:rPr>
          <w:rFonts w:ascii="楷体_GB2312" w:eastAsia="楷体_GB2312" w:hint="eastAsia"/>
          <w:sz w:val="36"/>
          <w:szCs w:val="36"/>
        </w:rPr>
        <w:t>教育科学学院制</w:t>
      </w:r>
      <w:r>
        <w:rPr>
          <w:rFonts w:ascii="楷体_GB2312" w:eastAsia="楷体_GB2312"/>
          <w:sz w:val="36"/>
          <w:szCs w:val="36"/>
        </w:rPr>
        <w:t xml:space="preserve">    </w:t>
      </w:r>
    </w:p>
    <w:p w:rsidR="00AB00C9" w:rsidRPr="00003C9C" w:rsidRDefault="00AB00C9"/>
    <w:p w:rsidR="00AB00C9" w:rsidRDefault="00AB00C9" w:rsidP="00276284">
      <w:pPr>
        <w:jc w:val="center"/>
        <w:rPr>
          <w:b/>
          <w:sz w:val="32"/>
          <w:szCs w:val="32"/>
        </w:rPr>
      </w:pPr>
    </w:p>
    <w:p w:rsidR="00AB00C9" w:rsidRDefault="00AB00C9" w:rsidP="00276284">
      <w:pPr>
        <w:jc w:val="center"/>
        <w:rPr>
          <w:b/>
          <w:sz w:val="32"/>
          <w:szCs w:val="32"/>
        </w:rPr>
      </w:pPr>
    </w:p>
    <w:p w:rsidR="00AB00C9" w:rsidRPr="007C48F0" w:rsidRDefault="00AB00C9" w:rsidP="00276284">
      <w:pPr>
        <w:jc w:val="center"/>
        <w:rPr>
          <w:b/>
          <w:sz w:val="32"/>
          <w:szCs w:val="32"/>
        </w:rPr>
      </w:pPr>
      <w:r w:rsidRPr="007C48F0">
        <w:rPr>
          <w:rFonts w:hint="eastAsia"/>
          <w:b/>
          <w:sz w:val="32"/>
          <w:szCs w:val="32"/>
        </w:rPr>
        <w:t>学位论文开题报告（选题报告及工作计划）</w:t>
      </w:r>
    </w:p>
    <w:p w:rsidR="00AB00C9" w:rsidRPr="007C48F0" w:rsidRDefault="00AB00C9" w:rsidP="00276284">
      <w:pPr>
        <w:rPr>
          <w:b/>
          <w:sz w:val="32"/>
          <w:szCs w:val="32"/>
        </w:rPr>
      </w:pPr>
      <w:r w:rsidRPr="007C48F0">
        <w:rPr>
          <w:rFonts w:hint="eastAsia"/>
          <w:b/>
          <w:sz w:val="32"/>
          <w:szCs w:val="32"/>
        </w:rPr>
        <w:t>（一）选题背景情况</w:t>
      </w:r>
    </w:p>
    <w:tbl>
      <w:tblPr>
        <w:tblW w:w="977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720"/>
        <w:gridCol w:w="540"/>
        <w:gridCol w:w="1980"/>
        <w:gridCol w:w="1530"/>
        <w:gridCol w:w="1843"/>
        <w:gridCol w:w="1723"/>
      </w:tblGrid>
      <w:tr w:rsidR="00AB00C9" w:rsidRPr="00AA0243" w:rsidTr="00003C9C">
        <w:tc>
          <w:tcPr>
            <w:tcW w:w="1440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0" w:type="dxa"/>
            <w:gridSpan w:val="2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学号</w:t>
            </w:r>
          </w:p>
        </w:tc>
        <w:tc>
          <w:tcPr>
            <w:tcW w:w="1530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843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专业</w:t>
            </w:r>
          </w:p>
        </w:tc>
        <w:tc>
          <w:tcPr>
            <w:tcW w:w="1723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</w:tc>
      </w:tr>
      <w:tr w:rsidR="00AB00C9" w:rsidRPr="00AA0243" w:rsidTr="00003C9C">
        <w:tc>
          <w:tcPr>
            <w:tcW w:w="1440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导师姓名</w:t>
            </w:r>
          </w:p>
        </w:tc>
        <w:tc>
          <w:tcPr>
            <w:tcW w:w="1260" w:type="dxa"/>
            <w:gridSpan w:val="2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530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843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所在学院、单位</w:t>
            </w:r>
          </w:p>
        </w:tc>
        <w:tc>
          <w:tcPr>
            <w:tcW w:w="1723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</w:tc>
      </w:tr>
      <w:tr w:rsidR="00AB00C9" w:rsidRPr="00AA0243" w:rsidTr="00273EB7">
        <w:trPr>
          <w:trHeight w:val="1200"/>
        </w:trPr>
        <w:tc>
          <w:tcPr>
            <w:tcW w:w="2160" w:type="dxa"/>
            <w:gridSpan w:val="2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学位论文题目</w:t>
            </w:r>
          </w:p>
        </w:tc>
        <w:tc>
          <w:tcPr>
            <w:tcW w:w="7616" w:type="dxa"/>
            <w:gridSpan w:val="5"/>
          </w:tcPr>
          <w:p w:rsidR="00AB00C9" w:rsidRDefault="00AB00C9" w:rsidP="00273EB7">
            <w:pPr>
              <w:spacing w:line="480" w:lineRule="auto"/>
              <w:rPr>
                <w:sz w:val="24"/>
              </w:rPr>
            </w:pPr>
          </w:p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</w:tc>
      </w:tr>
      <w:tr w:rsidR="00AB00C9" w:rsidRPr="00AA0243" w:rsidTr="00273EB7">
        <w:trPr>
          <w:trHeight w:val="1200"/>
        </w:trPr>
        <w:tc>
          <w:tcPr>
            <w:tcW w:w="2160" w:type="dxa"/>
            <w:gridSpan w:val="2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研究领域及方向</w:t>
            </w:r>
          </w:p>
        </w:tc>
        <w:tc>
          <w:tcPr>
            <w:tcW w:w="7616" w:type="dxa"/>
            <w:gridSpan w:val="5"/>
          </w:tcPr>
          <w:p w:rsidR="00AB00C9" w:rsidRDefault="00AB00C9" w:rsidP="00273EB7">
            <w:pPr>
              <w:spacing w:line="480" w:lineRule="auto"/>
              <w:rPr>
                <w:sz w:val="24"/>
              </w:rPr>
            </w:pPr>
          </w:p>
        </w:tc>
      </w:tr>
      <w:tr w:rsidR="00AB00C9" w:rsidRPr="00AA0243" w:rsidTr="00273EB7">
        <w:trPr>
          <w:trHeight w:val="1711"/>
        </w:trPr>
        <w:tc>
          <w:tcPr>
            <w:tcW w:w="2160" w:type="dxa"/>
            <w:gridSpan w:val="2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选题依托科研项目名称﹑项目来源﹑项目编号</w:t>
            </w:r>
          </w:p>
        </w:tc>
        <w:tc>
          <w:tcPr>
            <w:tcW w:w="7616" w:type="dxa"/>
            <w:gridSpan w:val="5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</w:tc>
      </w:tr>
      <w:tr w:rsidR="00AB00C9" w:rsidRPr="00AA0243" w:rsidTr="00003C9C">
        <w:trPr>
          <w:trHeight w:val="1992"/>
        </w:trPr>
        <w:tc>
          <w:tcPr>
            <w:tcW w:w="2160" w:type="dxa"/>
            <w:gridSpan w:val="2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选题依托自选项目名称</w:t>
            </w:r>
          </w:p>
        </w:tc>
        <w:tc>
          <w:tcPr>
            <w:tcW w:w="7616" w:type="dxa"/>
            <w:gridSpan w:val="5"/>
          </w:tcPr>
          <w:p w:rsidR="00AB00C9" w:rsidRDefault="00AB00C9" w:rsidP="00273EB7">
            <w:pPr>
              <w:spacing w:line="480" w:lineRule="auto"/>
              <w:rPr>
                <w:sz w:val="24"/>
              </w:rPr>
            </w:pPr>
          </w:p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</w:tc>
      </w:tr>
      <w:tr w:rsidR="00AB00C9" w:rsidRPr="00AA0243" w:rsidTr="00273EB7">
        <w:trPr>
          <w:trHeight w:val="1875"/>
        </w:trPr>
        <w:tc>
          <w:tcPr>
            <w:tcW w:w="2160" w:type="dxa"/>
            <w:gridSpan w:val="2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研究课题及研究内容简介</w:t>
            </w:r>
          </w:p>
        </w:tc>
        <w:tc>
          <w:tcPr>
            <w:tcW w:w="7616" w:type="dxa"/>
            <w:gridSpan w:val="5"/>
          </w:tcPr>
          <w:p w:rsidR="00AB00C9" w:rsidRDefault="00AB00C9" w:rsidP="00273EB7">
            <w:pPr>
              <w:spacing w:line="480" w:lineRule="auto"/>
              <w:rPr>
                <w:sz w:val="24"/>
              </w:rPr>
            </w:pPr>
          </w:p>
          <w:p w:rsidR="00AB00C9" w:rsidRDefault="00AB00C9" w:rsidP="00273EB7">
            <w:pPr>
              <w:spacing w:line="480" w:lineRule="auto"/>
              <w:rPr>
                <w:sz w:val="24"/>
              </w:rPr>
            </w:pPr>
          </w:p>
          <w:p w:rsidR="00AB00C9" w:rsidRDefault="00AB00C9" w:rsidP="00273EB7">
            <w:pPr>
              <w:spacing w:line="480" w:lineRule="auto"/>
              <w:rPr>
                <w:sz w:val="24"/>
              </w:rPr>
            </w:pPr>
          </w:p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</w:tc>
      </w:tr>
      <w:tr w:rsidR="00AB00C9" w:rsidRPr="00AA0243" w:rsidTr="00003C9C">
        <w:trPr>
          <w:trHeight w:val="1637"/>
        </w:trPr>
        <w:tc>
          <w:tcPr>
            <w:tcW w:w="2160" w:type="dxa"/>
            <w:gridSpan w:val="2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选题调整情况</w:t>
            </w:r>
          </w:p>
        </w:tc>
        <w:tc>
          <w:tcPr>
            <w:tcW w:w="7616" w:type="dxa"/>
            <w:gridSpan w:val="5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</w:tc>
      </w:tr>
    </w:tbl>
    <w:p w:rsidR="00AB00C9" w:rsidRDefault="00AB00C9" w:rsidP="00276284">
      <w:pPr>
        <w:spacing w:line="480" w:lineRule="auto"/>
        <w:rPr>
          <w:b/>
          <w:sz w:val="30"/>
          <w:szCs w:val="30"/>
        </w:rPr>
      </w:pPr>
    </w:p>
    <w:p w:rsidR="00AB00C9" w:rsidRPr="003A6D1A" w:rsidRDefault="00AB00C9" w:rsidP="00276284">
      <w:pPr>
        <w:spacing w:line="480" w:lineRule="auto"/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（二）课题研究目的﹑学术意义及应用价值；国内外研究现状及发展趋势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B00C9" w:rsidRPr="00AA0243" w:rsidTr="00273EB7">
        <w:trPr>
          <w:trHeight w:val="11983"/>
        </w:trPr>
        <w:tc>
          <w:tcPr>
            <w:tcW w:w="8522" w:type="dxa"/>
          </w:tcPr>
          <w:p w:rsidR="00AB00C9" w:rsidRPr="00AA0243" w:rsidRDefault="00AB00C9" w:rsidP="00273EB7">
            <w:pPr>
              <w:rPr>
                <w:b/>
                <w:sz w:val="32"/>
                <w:szCs w:val="32"/>
              </w:rPr>
            </w:pPr>
          </w:p>
        </w:tc>
      </w:tr>
    </w:tbl>
    <w:p w:rsidR="00AB00C9" w:rsidRPr="007C48F0" w:rsidRDefault="00AB00C9" w:rsidP="00276284">
      <w:pPr>
        <w:rPr>
          <w:b/>
          <w:sz w:val="32"/>
          <w:szCs w:val="32"/>
        </w:rPr>
      </w:pPr>
    </w:p>
    <w:p w:rsidR="00AB00C9" w:rsidRPr="003A6D1A" w:rsidRDefault="00AB00C9" w:rsidP="00276284">
      <w:pPr>
        <w:spacing w:line="480" w:lineRule="auto"/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（三）课题研究主要内容﹑研究</w:t>
      </w:r>
      <w:r>
        <w:rPr>
          <w:rFonts w:hint="eastAsia"/>
          <w:b/>
          <w:sz w:val="30"/>
          <w:szCs w:val="30"/>
        </w:rPr>
        <w:t>方法、</w:t>
      </w:r>
      <w:r w:rsidRPr="003A6D1A">
        <w:rPr>
          <w:rFonts w:hint="eastAsia"/>
          <w:b/>
          <w:sz w:val="30"/>
          <w:szCs w:val="30"/>
        </w:rPr>
        <w:t>预期成果</w:t>
      </w:r>
      <w:r>
        <w:rPr>
          <w:rFonts w:hint="eastAsia"/>
          <w:b/>
          <w:sz w:val="30"/>
          <w:szCs w:val="30"/>
        </w:rPr>
        <w:t>、</w:t>
      </w:r>
      <w:r w:rsidRPr="003A6D1A">
        <w:rPr>
          <w:rFonts w:hint="eastAsia"/>
          <w:b/>
          <w:sz w:val="30"/>
          <w:szCs w:val="30"/>
        </w:rPr>
        <w:t>创新点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B00C9" w:rsidRPr="00AA0243" w:rsidTr="003A6D1A">
        <w:trPr>
          <w:trHeight w:val="12686"/>
        </w:trPr>
        <w:tc>
          <w:tcPr>
            <w:tcW w:w="8522" w:type="dxa"/>
          </w:tcPr>
          <w:p w:rsidR="00AB00C9" w:rsidRPr="00AA0243" w:rsidRDefault="00AB00C9" w:rsidP="00273EB7">
            <w:pPr>
              <w:rPr>
                <w:b/>
                <w:sz w:val="32"/>
                <w:szCs w:val="32"/>
              </w:rPr>
            </w:pPr>
          </w:p>
        </w:tc>
      </w:tr>
    </w:tbl>
    <w:p w:rsidR="00AB00C9" w:rsidRPr="007C48F0" w:rsidRDefault="00AB00C9" w:rsidP="00276284">
      <w:pPr>
        <w:rPr>
          <w:b/>
          <w:sz w:val="32"/>
          <w:szCs w:val="32"/>
        </w:rPr>
      </w:pPr>
    </w:p>
    <w:p w:rsidR="00AB00C9" w:rsidRPr="003A6D1A" w:rsidRDefault="00AB00C9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（四）课题研究解决的关键问</w:t>
      </w:r>
      <w:r w:rsidRPr="003A6D1A">
        <w:rPr>
          <w:rFonts w:ascii="宋体" w:hAnsi="宋体" w:hint="eastAsia"/>
          <w:b/>
          <w:sz w:val="30"/>
          <w:szCs w:val="30"/>
        </w:rPr>
        <w:t>题﹑解决问题的方法﹑途径</w:t>
      </w:r>
      <w:r>
        <w:rPr>
          <w:rFonts w:ascii="宋体" w:hAnsi="宋体" w:hint="eastAsia"/>
          <w:b/>
          <w:sz w:val="30"/>
          <w:szCs w:val="30"/>
        </w:rPr>
        <w:t>和</w:t>
      </w:r>
      <w:r w:rsidRPr="003A6D1A">
        <w:rPr>
          <w:rFonts w:ascii="宋体" w:hAnsi="宋体" w:hint="eastAsia"/>
          <w:b/>
          <w:sz w:val="30"/>
          <w:szCs w:val="30"/>
        </w:rPr>
        <w:t>措施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B00C9" w:rsidRPr="00AA0243" w:rsidTr="00273EB7">
        <w:trPr>
          <w:trHeight w:val="4820"/>
        </w:trPr>
        <w:tc>
          <w:tcPr>
            <w:tcW w:w="8522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32"/>
                <w:szCs w:val="32"/>
              </w:rPr>
            </w:pPr>
          </w:p>
        </w:tc>
      </w:tr>
    </w:tbl>
    <w:p w:rsidR="00AB00C9" w:rsidRPr="003A6D1A" w:rsidRDefault="00AB00C9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（五）选题可行性及保障条件基础分析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B00C9" w:rsidRPr="00AA0243" w:rsidTr="003A6D1A">
        <w:trPr>
          <w:trHeight w:val="7504"/>
        </w:trPr>
        <w:tc>
          <w:tcPr>
            <w:tcW w:w="8522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32"/>
                <w:szCs w:val="32"/>
              </w:rPr>
            </w:pPr>
          </w:p>
        </w:tc>
      </w:tr>
    </w:tbl>
    <w:p w:rsidR="00AB00C9" w:rsidRPr="003A6D1A" w:rsidRDefault="00AB00C9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（六）学位论文研究工作计划进度</w:t>
      </w: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4860"/>
        <w:gridCol w:w="2520"/>
      </w:tblGrid>
      <w:tr w:rsidR="00AB00C9" w:rsidRPr="00AA0243" w:rsidTr="00273EB7">
        <w:tc>
          <w:tcPr>
            <w:tcW w:w="1620" w:type="dxa"/>
            <w:vAlign w:val="center"/>
          </w:tcPr>
          <w:p w:rsidR="00AB00C9" w:rsidRPr="00AA0243" w:rsidRDefault="00AB00C9" w:rsidP="00273EB7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工作项目</w:t>
            </w:r>
          </w:p>
        </w:tc>
        <w:tc>
          <w:tcPr>
            <w:tcW w:w="4860" w:type="dxa"/>
            <w:vAlign w:val="center"/>
          </w:tcPr>
          <w:p w:rsidR="00AB00C9" w:rsidRPr="00AA0243" w:rsidRDefault="00AB00C9" w:rsidP="00273EB7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阶段工作内容及预计完成的指标</w:t>
            </w:r>
          </w:p>
        </w:tc>
        <w:tc>
          <w:tcPr>
            <w:tcW w:w="2520" w:type="dxa"/>
            <w:vAlign w:val="center"/>
          </w:tcPr>
          <w:p w:rsidR="00AB00C9" w:rsidRPr="00AA0243" w:rsidRDefault="00AB00C9" w:rsidP="00273EB7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起讫时间</w:t>
            </w:r>
          </w:p>
        </w:tc>
      </w:tr>
      <w:tr w:rsidR="00AB00C9" w:rsidRPr="00AA0243" w:rsidTr="00273EB7">
        <w:tc>
          <w:tcPr>
            <w:tcW w:w="1620" w:type="dxa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文献资料收集﹑阅读﹑调研</w:t>
            </w:r>
          </w:p>
        </w:tc>
        <w:tc>
          <w:tcPr>
            <w:tcW w:w="486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AB00C9" w:rsidRPr="00AA0243" w:rsidTr="00273EB7">
        <w:trPr>
          <w:trHeight w:val="1375"/>
        </w:trPr>
        <w:tc>
          <w:tcPr>
            <w:tcW w:w="1620" w:type="dxa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论文开题</w:t>
            </w:r>
          </w:p>
        </w:tc>
        <w:tc>
          <w:tcPr>
            <w:tcW w:w="486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AB00C9" w:rsidRPr="00AA0243" w:rsidTr="00273EB7">
        <w:tc>
          <w:tcPr>
            <w:tcW w:w="1620" w:type="dxa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讨论﹑分析等</w:t>
            </w:r>
          </w:p>
        </w:tc>
        <w:tc>
          <w:tcPr>
            <w:tcW w:w="486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AB00C9" w:rsidRPr="00AA0243" w:rsidTr="00273EB7">
        <w:tc>
          <w:tcPr>
            <w:tcW w:w="1620" w:type="dxa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调查、采样﹑试验等</w:t>
            </w:r>
          </w:p>
        </w:tc>
        <w:tc>
          <w:tcPr>
            <w:tcW w:w="486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AB00C9" w:rsidRPr="00AA0243" w:rsidTr="00273EB7">
        <w:trPr>
          <w:trHeight w:val="2141"/>
        </w:trPr>
        <w:tc>
          <w:tcPr>
            <w:tcW w:w="1620" w:type="dxa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资料或数据结果处理与分析</w:t>
            </w:r>
          </w:p>
        </w:tc>
        <w:tc>
          <w:tcPr>
            <w:tcW w:w="486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AB00C9" w:rsidRPr="00AA0243" w:rsidTr="00273EB7">
        <w:tc>
          <w:tcPr>
            <w:tcW w:w="1620" w:type="dxa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论文撰写及修改</w:t>
            </w:r>
          </w:p>
        </w:tc>
        <w:tc>
          <w:tcPr>
            <w:tcW w:w="486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AB00C9" w:rsidRPr="00AA0243" w:rsidTr="00273EB7">
        <w:trPr>
          <w:trHeight w:val="1054"/>
        </w:trPr>
        <w:tc>
          <w:tcPr>
            <w:tcW w:w="1620" w:type="dxa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论文评阅</w:t>
            </w:r>
          </w:p>
        </w:tc>
        <w:tc>
          <w:tcPr>
            <w:tcW w:w="486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AB00C9" w:rsidRPr="00AA0243" w:rsidTr="00273EB7">
        <w:trPr>
          <w:trHeight w:val="1204"/>
        </w:trPr>
        <w:tc>
          <w:tcPr>
            <w:tcW w:w="1620" w:type="dxa"/>
            <w:vAlign w:val="center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论文答辩</w:t>
            </w:r>
          </w:p>
        </w:tc>
        <w:tc>
          <w:tcPr>
            <w:tcW w:w="486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AB00C9" w:rsidRPr="00AA0243" w:rsidRDefault="00AB00C9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</w:tbl>
    <w:p w:rsidR="00AB00C9" w:rsidRPr="007C48F0" w:rsidRDefault="00AB00C9" w:rsidP="00276284">
      <w:pPr>
        <w:spacing w:line="480" w:lineRule="auto"/>
        <w:rPr>
          <w:b/>
          <w:sz w:val="32"/>
          <w:szCs w:val="32"/>
        </w:rPr>
      </w:pPr>
    </w:p>
    <w:p w:rsidR="00AB00C9" w:rsidRPr="007C48F0" w:rsidRDefault="00AB00C9" w:rsidP="00276284">
      <w:pPr>
        <w:spacing w:line="480" w:lineRule="auto"/>
        <w:rPr>
          <w:b/>
          <w:sz w:val="32"/>
          <w:szCs w:val="32"/>
        </w:rPr>
      </w:pPr>
    </w:p>
    <w:p w:rsidR="00AB00C9" w:rsidRPr="003A6D1A" w:rsidRDefault="00AB00C9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（七）指导教师对选题及工作计划的评价意见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B00C9" w:rsidRPr="00AA0243" w:rsidTr="00273EB7">
        <w:trPr>
          <w:trHeight w:val="2320"/>
        </w:trPr>
        <w:tc>
          <w:tcPr>
            <w:tcW w:w="8522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  <w:p w:rsidR="00AB00C9" w:rsidRPr="00AA0243" w:rsidRDefault="00AB00C9" w:rsidP="00AB00C9">
            <w:pPr>
              <w:spacing w:line="480" w:lineRule="auto"/>
              <w:ind w:firstLineChars="215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指导教师签字：</w:t>
            </w:r>
          </w:p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sz w:val="24"/>
              </w:rPr>
              <w:t xml:space="preserve">                                                       </w:t>
            </w:r>
            <w:r w:rsidRPr="00AA0243">
              <w:rPr>
                <w:rFonts w:hint="eastAsia"/>
                <w:sz w:val="24"/>
              </w:rPr>
              <w:t>年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月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日</w:t>
            </w:r>
          </w:p>
        </w:tc>
      </w:tr>
    </w:tbl>
    <w:p w:rsidR="00AB00C9" w:rsidRPr="007C48F0" w:rsidRDefault="00AB00C9" w:rsidP="00276284">
      <w:pPr>
        <w:rPr>
          <w:b/>
          <w:sz w:val="32"/>
          <w:szCs w:val="32"/>
        </w:rPr>
      </w:pPr>
      <w:r w:rsidRPr="003A6D1A">
        <w:rPr>
          <w:rFonts w:hint="eastAsia"/>
          <w:b/>
          <w:sz w:val="30"/>
          <w:szCs w:val="30"/>
        </w:rPr>
        <w:t>（八）专家组对开题报告及工作计划的评议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800"/>
        <w:gridCol w:w="3240"/>
        <w:gridCol w:w="2114"/>
      </w:tblGrid>
      <w:tr w:rsidR="00AB00C9" w:rsidRPr="00AA0243" w:rsidTr="00D00960">
        <w:trPr>
          <w:trHeight w:val="3400"/>
        </w:trPr>
        <w:tc>
          <w:tcPr>
            <w:tcW w:w="8522" w:type="dxa"/>
            <w:gridSpan w:val="4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评议意见</w:t>
            </w:r>
          </w:p>
          <w:p w:rsidR="00AB00C9" w:rsidRDefault="00AB00C9" w:rsidP="00182DC6">
            <w:pPr>
              <w:rPr>
                <w:sz w:val="24"/>
              </w:rPr>
            </w:pPr>
          </w:p>
          <w:p w:rsidR="00AB00C9" w:rsidRDefault="00AB00C9" w:rsidP="00182DC6">
            <w:pPr>
              <w:rPr>
                <w:sz w:val="24"/>
              </w:rPr>
            </w:pPr>
          </w:p>
          <w:p w:rsidR="00AB00C9" w:rsidRDefault="00AB00C9" w:rsidP="00182DC6">
            <w:pPr>
              <w:rPr>
                <w:sz w:val="24"/>
              </w:rPr>
            </w:pPr>
          </w:p>
          <w:p w:rsidR="00AB00C9" w:rsidRDefault="00AB00C9" w:rsidP="00182DC6">
            <w:pPr>
              <w:rPr>
                <w:sz w:val="24"/>
              </w:rPr>
            </w:pPr>
          </w:p>
          <w:p w:rsidR="00AB00C9" w:rsidRDefault="00AB00C9" w:rsidP="00182DC6">
            <w:pPr>
              <w:rPr>
                <w:sz w:val="24"/>
              </w:rPr>
            </w:pPr>
          </w:p>
          <w:p w:rsidR="00AB00C9" w:rsidRDefault="00AB00C9" w:rsidP="00182DC6">
            <w:pPr>
              <w:rPr>
                <w:sz w:val="24"/>
              </w:rPr>
            </w:pPr>
          </w:p>
          <w:p w:rsidR="00AB00C9" w:rsidRPr="00AA0243" w:rsidRDefault="00AB00C9" w:rsidP="00273E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是否同意开题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是□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否□</w:t>
            </w:r>
          </w:p>
          <w:p w:rsidR="00AB00C9" w:rsidRPr="00AA0243" w:rsidRDefault="00AB00C9" w:rsidP="00273EB7">
            <w:pPr>
              <w:rPr>
                <w:sz w:val="24"/>
              </w:rPr>
            </w:pPr>
            <w:r w:rsidRPr="00AA0243">
              <w:rPr>
                <w:sz w:val="24"/>
              </w:rPr>
              <w:t xml:space="preserve">                                          </w:t>
            </w:r>
            <w:r w:rsidRPr="00AA0243">
              <w:rPr>
                <w:rFonts w:hint="eastAsia"/>
                <w:sz w:val="24"/>
              </w:rPr>
              <w:t>组长签字：</w:t>
            </w:r>
          </w:p>
          <w:p w:rsidR="00AB00C9" w:rsidRPr="00AA0243" w:rsidRDefault="00AB00C9" w:rsidP="00AB00C9">
            <w:pPr>
              <w:ind w:firstLineChars="280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年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月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日</w:t>
            </w:r>
          </w:p>
        </w:tc>
      </w:tr>
      <w:tr w:rsidR="00AB00C9" w:rsidRPr="00AA0243" w:rsidTr="00273EB7">
        <w:tc>
          <w:tcPr>
            <w:tcW w:w="8522" w:type="dxa"/>
            <w:gridSpan w:val="4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sz w:val="24"/>
              </w:rPr>
              <w:t>3.</w:t>
            </w:r>
            <w:r w:rsidRPr="00AA0243">
              <w:rPr>
                <w:rFonts w:hint="eastAsia"/>
                <w:sz w:val="24"/>
              </w:rPr>
              <w:t>专家组成员</w:t>
            </w:r>
          </w:p>
        </w:tc>
      </w:tr>
      <w:tr w:rsidR="00AB00C9" w:rsidRPr="00AA0243" w:rsidTr="00273EB7">
        <w:trPr>
          <w:trHeight w:val="283"/>
        </w:trPr>
        <w:tc>
          <w:tcPr>
            <w:tcW w:w="1368" w:type="dxa"/>
            <w:vAlign w:val="center"/>
          </w:tcPr>
          <w:p w:rsidR="00AB00C9" w:rsidRPr="00AA0243" w:rsidRDefault="00AB00C9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姓名</w:t>
            </w:r>
          </w:p>
        </w:tc>
        <w:tc>
          <w:tcPr>
            <w:tcW w:w="1800" w:type="dxa"/>
            <w:vAlign w:val="center"/>
          </w:tcPr>
          <w:p w:rsidR="00AB00C9" w:rsidRPr="00AA0243" w:rsidRDefault="00AB00C9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职称</w:t>
            </w:r>
          </w:p>
        </w:tc>
        <w:tc>
          <w:tcPr>
            <w:tcW w:w="3240" w:type="dxa"/>
            <w:vAlign w:val="center"/>
          </w:tcPr>
          <w:p w:rsidR="00AB00C9" w:rsidRPr="00AA0243" w:rsidRDefault="00AB00C9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学科﹑专业</w:t>
            </w:r>
          </w:p>
        </w:tc>
        <w:tc>
          <w:tcPr>
            <w:tcW w:w="2114" w:type="dxa"/>
            <w:vAlign w:val="center"/>
          </w:tcPr>
          <w:p w:rsidR="00AB00C9" w:rsidRPr="00AA0243" w:rsidRDefault="00AB00C9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专家签名</w:t>
            </w:r>
          </w:p>
        </w:tc>
      </w:tr>
      <w:tr w:rsidR="00AB00C9" w:rsidRPr="00AA0243" w:rsidTr="00273EB7">
        <w:trPr>
          <w:trHeight w:val="360"/>
        </w:trPr>
        <w:tc>
          <w:tcPr>
            <w:tcW w:w="1368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</w:tr>
      <w:tr w:rsidR="00AB00C9" w:rsidRPr="00AA0243" w:rsidTr="00273EB7">
        <w:trPr>
          <w:trHeight w:val="360"/>
        </w:trPr>
        <w:tc>
          <w:tcPr>
            <w:tcW w:w="1368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</w:tr>
      <w:tr w:rsidR="00AB00C9" w:rsidRPr="00AA0243" w:rsidTr="00273EB7">
        <w:trPr>
          <w:trHeight w:val="360"/>
        </w:trPr>
        <w:tc>
          <w:tcPr>
            <w:tcW w:w="1368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</w:tr>
      <w:tr w:rsidR="00AB00C9" w:rsidRPr="00AA0243" w:rsidTr="00273EB7">
        <w:trPr>
          <w:trHeight w:val="360"/>
        </w:trPr>
        <w:tc>
          <w:tcPr>
            <w:tcW w:w="1368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</w:tr>
      <w:tr w:rsidR="00AB00C9" w:rsidRPr="00AA0243" w:rsidTr="00273EB7">
        <w:trPr>
          <w:trHeight w:val="360"/>
        </w:trPr>
        <w:tc>
          <w:tcPr>
            <w:tcW w:w="1368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AB00C9" w:rsidRPr="00AA0243" w:rsidRDefault="00AB00C9" w:rsidP="00273EB7">
            <w:pPr>
              <w:rPr>
                <w:sz w:val="24"/>
              </w:rPr>
            </w:pPr>
          </w:p>
        </w:tc>
      </w:tr>
    </w:tbl>
    <w:p w:rsidR="00AB00C9" w:rsidRPr="003A6D1A" w:rsidRDefault="00AB00C9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（九）学院审核意见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7"/>
      </w:tblGrid>
      <w:tr w:rsidR="00AB00C9" w:rsidRPr="00AA0243" w:rsidTr="00182DC6">
        <w:trPr>
          <w:trHeight w:val="1602"/>
        </w:trPr>
        <w:tc>
          <w:tcPr>
            <w:tcW w:w="8507" w:type="dxa"/>
          </w:tcPr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  <w:p w:rsidR="00AB00C9" w:rsidRPr="00AA0243" w:rsidRDefault="00AB00C9" w:rsidP="00273EB7">
            <w:pPr>
              <w:spacing w:line="480" w:lineRule="auto"/>
              <w:rPr>
                <w:sz w:val="24"/>
              </w:rPr>
            </w:pPr>
          </w:p>
          <w:p w:rsidR="00AB00C9" w:rsidRPr="00AA0243" w:rsidRDefault="00AB00C9" w:rsidP="00AB00C9">
            <w:pPr>
              <w:spacing w:line="480" w:lineRule="auto"/>
              <w:ind w:firstLineChars="200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主管院长签字：</w:t>
            </w:r>
          </w:p>
          <w:p w:rsidR="00AB00C9" w:rsidRPr="00AA0243" w:rsidRDefault="00AB00C9" w:rsidP="00AB00C9">
            <w:pPr>
              <w:spacing w:line="480" w:lineRule="auto"/>
              <w:ind w:firstLineChars="265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年</w:t>
            </w:r>
            <w:r w:rsidRPr="00AA0243">
              <w:rPr>
                <w:sz w:val="24"/>
              </w:rPr>
              <w:t xml:space="preserve">    </w:t>
            </w:r>
            <w:r w:rsidRPr="00AA0243">
              <w:rPr>
                <w:rFonts w:hint="eastAsia"/>
                <w:sz w:val="24"/>
              </w:rPr>
              <w:t>月</w:t>
            </w:r>
            <w:r w:rsidRPr="00AA0243">
              <w:rPr>
                <w:sz w:val="24"/>
              </w:rPr>
              <w:t xml:space="preserve">    </w:t>
            </w:r>
            <w:r w:rsidRPr="00AA0243">
              <w:rPr>
                <w:rFonts w:hint="eastAsia"/>
                <w:sz w:val="24"/>
              </w:rPr>
              <w:t>日</w:t>
            </w:r>
          </w:p>
        </w:tc>
      </w:tr>
    </w:tbl>
    <w:p w:rsidR="00AB00C9" w:rsidRDefault="00AB00C9"/>
    <w:sectPr w:rsidR="00AB00C9" w:rsidSect="00D960A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0C9" w:rsidRDefault="00AB00C9" w:rsidP="00276284">
      <w:r>
        <w:separator/>
      </w:r>
    </w:p>
  </w:endnote>
  <w:endnote w:type="continuationSeparator" w:id="0">
    <w:p w:rsidR="00AB00C9" w:rsidRDefault="00AB00C9" w:rsidP="00276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0C9" w:rsidRDefault="00AB00C9" w:rsidP="00276284">
      <w:r>
        <w:separator/>
      </w:r>
    </w:p>
  </w:footnote>
  <w:footnote w:type="continuationSeparator" w:id="0">
    <w:p w:rsidR="00AB00C9" w:rsidRDefault="00AB00C9" w:rsidP="00276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0C9" w:rsidRDefault="00AB00C9" w:rsidP="00BE5089">
    <w:pPr>
      <w:pStyle w:val="Header"/>
      <w:jc w:val="both"/>
    </w:pPr>
    <w:r>
      <w:rPr>
        <w:rFonts w:hint="eastAsia"/>
      </w:rPr>
      <w:t>研究生培养表格</w:t>
    </w:r>
    <w:r>
      <w:t>-</w:t>
    </w:r>
    <w:r>
      <w:rPr>
        <w:rFonts w:hint="eastAsia"/>
      </w:rPr>
      <w:t>开题报告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284"/>
    <w:rsid w:val="00003C9C"/>
    <w:rsid w:val="00066C4C"/>
    <w:rsid w:val="000741EC"/>
    <w:rsid w:val="000E7EDF"/>
    <w:rsid w:val="00182DC6"/>
    <w:rsid w:val="00273EB7"/>
    <w:rsid w:val="00276284"/>
    <w:rsid w:val="00386DC6"/>
    <w:rsid w:val="003A6D1A"/>
    <w:rsid w:val="00430E48"/>
    <w:rsid w:val="005C796E"/>
    <w:rsid w:val="006311DE"/>
    <w:rsid w:val="00645288"/>
    <w:rsid w:val="007A2996"/>
    <w:rsid w:val="007C48F0"/>
    <w:rsid w:val="007F3A77"/>
    <w:rsid w:val="00864649"/>
    <w:rsid w:val="008862AF"/>
    <w:rsid w:val="009774F1"/>
    <w:rsid w:val="00A30D33"/>
    <w:rsid w:val="00AA0243"/>
    <w:rsid w:val="00AB00C9"/>
    <w:rsid w:val="00AF1188"/>
    <w:rsid w:val="00B5713C"/>
    <w:rsid w:val="00BE5089"/>
    <w:rsid w:val="00D00960"/>
    <w:rsid w:val="00D960AF"/>
    <w:rsid w:val="00F63E8E"/>
    <w:rsid w:val="00F8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28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762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628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7628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6284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003C9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3C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35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7</Pages>
  <Words>142</Words>
  <Characters>814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39</cp:revision>
  <dcterms:created xsi:type="dcterms:W3CDTF">2015-10-21T07:38:00Z</dcterms:created>
  <dcterms:modified xsi:type="dcterms:W3CDTF">2017-10-10T08:02:00Z</dcterms:modified>
</cp:coreProperties>
</file>