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B9" w:rsidRDefault="001824B9" w:rsidP="00D514D8">
      <w:pPr>
        <w:spacing w:line="480" w:lineRule="auto"/>
        <w:rPr>
          <w:b/>
          <w:sz w:val="32"/>
          <w:szCs w:val="32"/>
        </w:rPr>
      </w:pPr>
    </w:p>
    <w:p w:rsidR="001824B9" w:rsidRDefault="001824B9" w:rsidP="00D514D8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</w:p>
    <w:p w:rsidR="001824B9" w:rsidRDefault="001824B9" w:rsidP="00D514D8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  <w:r w:rsidRPr="00B82DA4">
        <w:rPr>
          <w:rFonts w:eastAsia="楷体_GB2312"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49.75pt;height:1in;visibility:visible">
            <v:imagedata r:id="rId6" o:title=""/>
          </v:shape>
        </w:pict>
      </w:r>
    </w:p>
    <w:p w:rsidR="001824B9" w:rsidRDefault="001824B9" w:rsidP="00D514D8">
      <w:pPr>
        <w:adjustRightInd w:val="0"/>
        <w:snapToGrid w:val="0"/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论文开题汇报记录</w:t>
      </w:r>
    </w:p>
    <w:p w:rsidR="001824B9" w:rsidRDefault="001824B9" w:rsidP="00D514D8">
      <w:pPr>
        <w:adjustRightInd w:val="0"/>
        <w:snapToGrid w:val="0"/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（全日制）</w:t>
      </w:r>
    </w:p>
    <w:p w:rsidR="001824B9" w:rsidRDefault="001824B9" w:rsidP="00317837">
      <w:pPr>
        <w:adjustRightInd w:val="0"/>
        <w:snapToGrid w:val="0"/>
        <w:spacing w:line="480" w:lineRule="auto"/>
        <w:ind w:firstLineChars="1481" w:firstLine="31680"/>
        <w:rPr>
          <w:sz w:val="24"/>
        </w:rPr>
      </w:pPr>
      <w:r w:rsidRPr="00B82DA4">
        <w:rPr>
          <w:b/>
          <w:noProof/>
        </w:rPr>
        <w:pict>
          <v:shape id="图片 2" o:spid="_x0000_i1026" type="#_x0000_t75" style="width:117pt;height:98.25pt;visibility:visible">
            <v:imagedata r:id="rId7" o:title=""/>
          </v:shape>
        </w:pict>
      </w:r>
    </w:p>
    <w:p w:rsidR="001824B9" w:rsidRDefault="001824B9" w:rsidP="00317837">
      <w:pPr>
        <w:adjustRightInd w:val="0"/>
        <w:snapToGrid w:val="0"/>
        <w:spacing w:line="480" w:lineRule="auto"/>
        <w:ind w:firstLineChars="1000" w:firstLine="31680"/>
        <w:rPr>
          <w:sz w:val="24"/>
        </w:rPr>
      </w:pPr>
    </w:p>
    <w:p w:rsidR="001824B9" w:rsidRDefault="001824B9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  <w:r w:rsidRPr="00DD70BD">
        <w:rPr>
          <w:rFonts w:ascii="楷体_GB2312" w:eastAsia="楷体_GB2312"/>
          <w:sz w:val="52"/>
          <w:szCs w:val="52"/>
        </w:rPr>
        <w:t xml:space="preserve">  </w:t>
      </w:r>
    </w:p>
    <w:p w:rsidR="001824B9" w:rsidRDefault="001824B9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</w:p>
    <w:p w:rsidR="001824B9" w:rsidRDefault="001824B9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</w:p>
    <w:p w:rsidR="001824B9" w:rsidRDefault="001824B9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</w:p>
    <w:p w:rsidR="001824B9" w:rsidRDefault="001824B9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</w:p>
    <w:p w:rsidR="001824B9" w:rsidRPr="00DD70BD" w:rsidRDefault="001824B9" w:rsidP="00D514D8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52"/>
          <w:szCs w:val="52"/>
        </w:rPr>
      </w:pPr>
      <w:r w:rsidRPr="00DD70BD">
        <w:rPr>
          <w:rFonts w:ascii="楷体_GB2312" w:eastAsia="楷体_GB2312" w:hint="eastAsia"/>
          <w:sz w:val="52"/>
          <w:szCs w:val="52"/>
        </w:rPr>
        <w:t>教育科学学院制</w:t>
      </w:r>
      <w:r w:rsidRPr="00DD70BD">
        <w:rPr>
          <w:rFonts w:ascii="楷体_GB2312" w:eastAsia="楷体_GB2312"/>
          <w:sz w:val="52"/>
          <w:szCs w:val="52"/>
        </w:rPr>
        <w:t xml:space="preserve">    </w:t>
      </w:r>
    </w:p>
    <w:p w:rsidR="001824B9" w:rsidRDefault="001824B9" w:rsidP="00D514D8"/>
    <w:p w:rsidR="001824B9" w:rsidRDefault="001824B9"/>
    <w:p w:rsidR="001824B9" w:rsidRDefault="001824B9"/>
    <w:p w:rsidR="001824B9" w:rsidRDefault="001824B9"/>
    <w:p w:rsidR="001824B9" w:rsidRDefault="001824B9"/>
    <w:p w:rsidR="001824B9" w:rsidRDefault="001824B9" w:rsidP="009648E7">
      <w:pPr>
        <w:jc w:val="center"/>
        <w:rPr>
          <w:b/>
          <w:sz w:val="32"/>
          <w:szCs w:val="32"/>
        </w:rPr>
      </w:pPr>
    </w:p>
    <w:p w:rsidR="001824B9" w:rsidRDefault="001824B9" w:rsidP="009648E7">
      <w:pPr>
        <w:jc w:val="center"/>
        <w:rPr>
          <w:b/>
          <w:sz w:val="32"/>
          <w:szCs w:val="32"/>
        </w:rPr>
      </w:pPr>
    </w:p>
    <w:p w:rsidR="001824B9" w:rsidRDefault="001824B9" w:rsidP="009648E7">
      <w:pPr>
        <w:jc w:val="center"/>
        <w:rPr>
          <w:b/>
          <w:sz w:val="32"/>
          <w:szCs w:val="32"/>
        </w:rPr>
      </w:pPr>
    </w:p>
    <w:p w:rsidR="001824B9" w:rsidRDefault="001824B9" w:rsidP="009648E7">
      <w:pPr>
        <w:jc w:val="center"/>
        <w:rPr>
          <w:b/>
          <w:sz w:val="32"/>
          <w:szCs w:val="32"/>
        </w:rPr>
      </w:pPr>
    </w:p>
    <w:p w:rsidR="001824B9" w:rsidRPr="009648E7" w:rsidRDefault="001824B9" w:rsidP="009648E7">
      <w:pPr>
        <w:jc w:val="center"/>
        <w:rPr>
          <w:b/>
          <w:sz w:val="32"/>
          <w:szCs w:val="32"/>
        </w:rPr>
      </w:pPr>
      <w:r w:rsidRPr="009648E7">
        <w:rPr>
          <w:rFonts w:hint="eastAsia"/>
          <w:b/>
          <w:sz w:val="32"/>
          <w:szCs w:val="32"/>
        </w:rPr>
        <w:t>材料目录</w:t>
      </w:r>
    </w:p>
    <w:sectPr w:rsidR="001824B9" w:rsidRPr="009648E7" w:rsidSect="00855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4B9" w:rsidRDefault="001824B9" w:rsidP="00D514D8">
      <w:r>
        <w:separator/>
      </w:r>
    </w:p>
  </w:endnote>
  <w:endnote w:type="continuationSeparator" w:id="0">
    <w:p w:rsidR="001824B9" w:rsidRDefault="001824B9" w:rsidP="00D51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4B9" w:rsidRDefault="001824B9" w:rsidP="00D514D8">
      <w:r>
        <w:separator/>
      </w:r>
    </w:p>
  </w:footnote>
  <w:footnote w:type="continuationSeparator" w:id="0">
    <w:p w:rsidR="001824B9" w:rsidRDefault="001824B9" w:rsidP="00D514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4D8"/>
    <w:rsid w:val="000774C7"/>
    <w:rsid w:val="001824B9"/>
    <w:rsid w:val="00317837"/>
    <w:rsid w:val="003247A6"/>
    <w:rsid w:val="003557E9"/>
    <w:rsid w:val="00491FC1"/>
    <w:rsid w:val="006F1E5B"/>
    <w:rsid w:val="00700417"/>
    <w:rsid w:val="007B4729"/>
    <w:rsid w:val="008557BA"/>
    <w:rsid w:val="009648E7"/>
    <w:rsid w:val="00A70EAB"/>
    <w:rsid w:val="00AE53C5"/>
    <w:rsid w:val="00B45064"/>
    <w:rsid w:val="00B82DA4"/>
    <w:rsid w:val="00BF7F80"/>
    <w:rsid w:val="00C72269"/>
    <w:rsid w:val="00D514D8"/>
    <w:rsid w:val="00D51A98"/>
    <w:rsid w:val="00DD70BD"/>
    <w:rsid w:val="00F63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4D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51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514D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514D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514D8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514D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14D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81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8</Words>
  <Characters>47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微软用户</cp:lastModifiedBy>
  <cp:revision>7</cp:revision>
  <cp:lastPrinted>2017-01-05T03:41:00Z</cp:lastPrinted>
  <dcterms:created xsi:type="dcterms:W3CDTF">2015-11-16T08:22:00Z</dcterms:created>
  <dcterms:modified xsi:type="dcterms:W3CDTF">2017-01-05T03:47:00Z</dcterms:modified>
</cp:coreProperties>
</file>